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EA744" w14:textId="77777777" w:rsidR="007105B8" w:rsidRDefault="007105B8" w:rsidP="007105B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KYNGESTON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2E63C188" w14:textId="77777777" w:rsidR="007105B8" w:rsidRDefault="007105B8" w:rsidP="007105B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4404528D" w14:textId="77777777" w:rsidR="007105B8" w:rsidRDefault="007105B8" w:rsidP="007105B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4DFC462" w14:textId="77777777" w:rsidR="007105B8" w:rsidRDefault="007105B8" w:rsidP="007105B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77DE9A6" w14:textId="77777777" w:rsidR="007105B8" w:rsidRDefault="007105B8" w:rsidP="007105B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44795D7F" w14:textId="77777777" w:rsidR="007105B8" w:rsidRDefault="007105B8" w:rsidP="007105B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F04A2F4" w14:textId="77777777" w:rsidR="007105B8" w:rsidRDefault="007105B8" w:rsidP="007105B8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6FEC7854" w14:textId="77777777" w:rsidR="007105B8" w:rsidRDefault="007105B8" w:rsidP="007105B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DD11AEF" w14:textId="77777777" w:rsidR="007105B8" w:rsidRDefault="007105B8" w:rsidP="007105B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A033CBC" w14:textId="77777777" w:rsidR="007105B8" w:rsidRDefault="007105B8" w:rsidP="007105B8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14 October 2022</w:t>
      </w:r>
    </w:p>
    <w:p w14:paraId="3B8DDA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5A43B" w14:textId="77777777" w:rsidR="007105B8" w:rsidRDefault="007105B8" w:rsidP="009139A6">
      <w:r>
        <w:separator/>
      </w:r>
    </w:p>
  </w:endnote>
  <w:endnote w:type="continuationSeparator" w:id="0">
    <w:p w14:paraId="26DAACAA" w14:textId="77777777" w:rsidR="007105B8" w:rsidRDefault="007105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1DD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05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4B8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B43FD" w14:textId="77777777" w:rsidR="007105B8" w:rsidRDefault="007105B8" w:rsidP="009139A6">
      <w:r>
        <w:separator/>
      </w:r>
    </w:p>
  </w:footnote>
  <w:footnote w:type="continuationSeparator" w:id="0">
    <w:p w14:paraId="09C9732E" w14:textId="77777777" w:rsidR="007105B8" w:rsidRDefault="007105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7CD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C6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D9F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5B8"/>
    <w:rsid w:val="000666E0"/>
    <w:rsid w:val="002510B7"/>
    <w:rsid w:val="005C130B"/>
    <w:rsid w:val="007105B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3D121"/>
  <w15:chartTrackingRefBased/>
  <w15:docId w15:val="{04789BE0-DA36-4C4D-A468-583F24FFD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5B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2022-11-08T21:34:00Z</dcterms:created>
  <dcterms:modified xsi:type="dcterms:W3CDTF">2022-11-08T21:34:00Z</dcterms:modified>
</cp:coreProperties>
</file>